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CA" w:rsidRDefault="00462BC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462BCA" w:rsidRDefault="00462BC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62BCA" w:rsidRPr="00A833D4" w:rsidRDefault="00462BC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62BCA" w:rsidRPr="00A833D4" w:rsidRDefault="00462BCA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62BCA" w:rsidRPr="00A833D4" w:rsidRDefault="00462BC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62BCA" w:rsidRPr="00A833D4" w:rsidRDefault="00462BCA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62BCA" w:rsidRPr="00A833D4" w:rsidRDefault="00462BCA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62BCA" w:rsidRDefault="00462BCA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462BCA" w:rsidRDefault="00462BCA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462BCA" w:rsidRPr="00A833D4" w:rsidRDefault="00462BCA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Інститутській, 74-Б</w:t>
      </w:r>
    </w:p>
    <w:p w:rsidR="00462BCA" w:rsidRPr="00A833D4" w:rsidRDefault="00462BCA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62BCA" w:rsidRDefault="00462BCA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громадянина Лебедя Павла Сергійовича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62BCA" w:rsidRPr="00A833D4" w:rsidRDefault="00462BCA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62BCA" w:rsidRPr="0095477D" w:rsidRDefault="00462BCA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462BCA" w:rsidRPr="00677649" w:rsidRDefault="00462BCA" w:rsidP="006433BD">
      <w:pPr>
        <w:ind w:firstLine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412E1E">
        <w:rPr>
          <w:b/>
          <w:color w:val="000000"/>
          <w:sz w:val="28"/>
          <w:szCs w:val="28"/>
          <w:lang w:val="uk-UA"/>
        </w:rPr>
        <w:t>громадянина Лебедя Павла Сергійовича</w:t>
      </w:r>
      <w:r w:rsidRPr="0067764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Інститутська,74-Б</w:t>
      </w:r>
      <w:r w:rsidRPr="00677649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1042 га"/>
        </w:smartTagPr>
        <w:r>
          <w:rPr>
            <w:color w:val="000000"/>
            <w:sz w:val="28"/>
            <w:szCs w:val="28"/>
            <w:lang w:val="uk-UA"/>
          </w:rPr>
          <w:t>0,1042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два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</w:t>
      </w:r>
    </w:p>
    <w:p w:rsidR="00462BCA" w:rsidRPr="00677649" w:rsidRDefault="00462BCA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00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1000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44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25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462BCA" w:rsidRPr="00677649" w:rsidRDefault="00462BCA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4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0042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44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24;</w:t>
      </w:r>
    </w:p>
    <w:p w:rsidR="00462BCA" w:rsidRDefault="00462BCA" w:rsidP="006433BD">
      <w:pPr>
        <w:ind w:left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Pr="00677649">
        <w:rPr>
          <w:color w:val="000000"/>
          <w:sz w:val="28"/>
          <w:szCs w:val="28"/>
          <w:lang w:val="uk-UA"/>
        </w:rPr>
        <w:t>.</w:t>
      </w:r>
    </w:p>
    <w:p w:rsidR="00462BCA" w:rsidRPr="00677649" w:rsidRDefault="00462BCA" w:rsidP="006433BD">
      <w:pPr>
        <w:ind w:left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>Земельні ділянки  за даною адресою:</w:t>
      </w:r>
    </w:p>
    <w:p w:rsidR="00462BCA" w:rsidRPr="00677649" w:rsidRDefault="00462BCA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00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1000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44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25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462BCA" w:rsidRPr="000457F3" w:rsidRDefault="00462BCA" w:rsidP="000457F3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4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0042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44:</w:t>
      </w:r>
      <w:r w:rsidRPr="0067764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24;</w:t>
      </w:r>
    </w:p>
    <w:p w:rsidR="00462BCA" w:rsidRDefault="00462BCA" w:rsidP="006433BD">
      <w:pPr>
        <w:ind w:left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 за цільовим призначенням – для 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Pr="00677649">
        <w:rPr>
          <w:color w:val="000000"/>
          <w:sz w:val="28"/>
          <w:szCs w:val="28"/>
          <w:lang w:val="uk-UA"/>
        </w:rPr>
        <w:t xml:space="preserve"> залишити в оренді </w:t>
      </w:r>
      <w:r>
        <w:rPr>
          <w:color w:val="000000"/>
          <w:sz w:val="28"/>
          <w:szCs w:val="28"/>
          <w:lang w:val="uk-UA"/>
        </w:rPr>
        <w:t xml:space="preserve">у </w:t>
      </w:r>
      <w:r w:rsidRPr="0037537F">
        <w:rPr>
          <w:bCs/>
          <w:color w:val="000000"/>
          <w:sz w:val="28"/>
          <w:szCs w:val="28"/>
          <w:lang w:val="uk-UA"/>
        </w:rPr>
        <w:t>Лебедя П. С</w:t>
      </w:r>
      <w:r>
        <w:rPr>
          <w:bCs/>
          <w:color w:val="000000"/>
          <w:sz w:val="28"/>
          <w:szCs w:val="28"/>
          <w:lang w:val="uk-UA"/>
        </w:rPr>
        <w:t>.</w:t>
      </w:r>
      <w:r w:rsidRPr="00677649">
        <w:rPr>
          <w:color w:val="000000"/>
          <w:sz w:val="28"/>
          <w:szCs w:val="28"/>
          <w:lang w:val="uk-UA"/>
        </w:rPr>
        <w:t xml:space="preserve"> терміном на п’ять років</w:t>
      </w:r>
      <w:r>
        <w:rPr>
          <w:color w:val="000000"/>
          <w:sz w:val="28"/>
          <w:szCs w:val="28"/>
          <w:lang w:val="uk-UA"/>
        </w:rPr>
        <w:t>.</w:t>
      </w:r>
    </w:p>
    <w:p w:rsidR="00462BCA" w:rsidRDefault="00462BCA" w:rsidP="006433BD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Договір оренди землі від 10.07.2017 </w:t>
      </w:r>
      <w:r w:rsidRPr="0027334F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Інститутська, 74 -Б, площею </w:t>
      </w:r>
      <w:smartTag w:uri="urn:schemas-microsoft-com:office:smarttags" w:element="metricconverter">
        <w:smartTagPr>
          <w:attr w:name="ProductID" w:val="0,1042 га"/>
        </w:smartTagPr>
        <w:r>
          <w:rPr>
            <w:color w:val="000000"/>
            <w:sz w:val="28"/>
            <w:szCs w:val="28"/>
            <w:lang w:val="uk-UA"/>
          </w:rPr>
          <w:t>0,1042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5310700000:06:044:0021 припинити в зв’язку з поділом  даної земельної ділянки.</w:t>
      </w:r>
    </w:p>
    <w:p w:rsidR="00462BCA" w:rsidRPr="000C7453" w:rsidRDefault="00462BCA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462BCA" w:rsidRDefault="00462BCA" w:rsidP="009A7F71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Міський  голова                                                                   О.П. Грицаєнко</w:t>
      </w:r>
    </w:p>
    <w:p w:rsidR="00462BCA" w:rsidRDefault="00462BCA" w:rsidP="009A7F71"/>
    <w:p w:rsidR="00462BCA" w:rsidRDefault="00462BCA" w:rsidP="009A7F71">
      <w:pPr>
        <w:jc w:val="center"/>
      </w:pPr>
    </w:p>
    <w:p w:rsidR="00462BCA" w:rsidRDefault="00462BCA" w:rsidP="009A7F71">
      <w:pPr>
        <w:jc w:val="center"/>
        <w:rPr>
          <w:lang w:val="uk-UA"/>
        </w:rPr>
      </w:pPr>
    </w:p>
    <w:p w:rsidR="00462BCA" w:rsidRDefault="00462BCA" w:rsidP="009A7F71">
      <w:pPr>
        <w:jc w:val="center"/>
        <w:rPr>
          <w:lang w:val="uk-UA"/>
        </w:rPr>
      </w:pPr>
    </w:p>
    <w:p w:rsidR="00462BCA" w:rsidRDefault="00462BCA" w:rsidP="009A7F71">
      <w:pPr>
        <w:jc w:val="center"/>
        <w:rPr>
          <w:lang w:val="uk-UA"/>
        </w:rPr>
      </w:pPr>
    </w:p>
    <w:p w:rsidR="00462BCA" w:rsidRDefault="00462BCA" w:rsidP="009A7F71">
      <w:pPr>
        <w:jc w:val="center"/>
        <w:rPr>
          <w:lang w:val="uk-UA"/>
        </w:rPr>
      </w:pPr>
    </w:p>
    <w:p w:rsidR="00462BCA" w:rsidRDefault="00462BCA" w:rsidP="009A7F71">
      <w:pPr>
        <w:jc w:val="center"/>
        <w:rPr>
          <w:lang w:val="uk-UA"/>
        </w:rPr>
      </w:pPr>
    </w:p>
    <w:p w:rsidR="00462BCA" w:rsidRPr="004A1F78" w:rsidRDefault="00462BCA" w:rsidP="009A7F71">
      <w:pPr>
        <w:jc w:val="center"/>
      </w:pPr>
      <w:r w:rsidRPr="004A1F78">
        <w:t>ПОГОДЖЕНО:</w:t>
      </w:r>
    </w:p>
    <w:p w:rsidR="00462BCA" w:rsidRPr="004A1F78" w:rsidRDefault="00462BCA" w:rsidP="009A7F71">
      <w:pPr>
        <w:jc w:val="center"/>
      </w:pPr>
    </w:p>
    <w:p w:rsidR="00462BCA" w:rsidRPr="004A1F78" w:rsidRDefault="00462BCA" w:rsidP="009A7F71">
      <w:pPr>
        <w:jc w:val="center"/>
      </w:pPr>
    </w:p>
    <w:p w:rsidR="00462BCA" w:rsidRDefault="00462BCA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462BCA" w:rsidRPr="004A1F78" w:rsidRDefault="00462BCA" w:rsidP="009A7F71"/>
    <w:p w:rsidR="00462BCA" w:rsidRPr="004A1F78" w:rsidRDefault="00462BCA" w:rsidP="009A7F71">
      <w:r w:rsidRPr="004A1F78">
        <w:t xml:space="preserve">Голова постійної депутатської </w:t>
      </w:r>
    </w:p>
    <w:p w:rsidR="00462BCA" w:rsidRPr="004A1F78" w:rsidRDefault="00462BCA" w:rsidP="009A7F71">
      <w:pPr>
        <w:pStyle w:val="Footer"/>
      </w:pPr>
      <w:r w:rsidRPr="004A1F78">
        <w:t>комісії з питань землевідведення</w:t>
      </w:r>
    </w:p>
    <w:p w:rsidR="00462BCA" w:rsidRPr="004A1F78" w:rsidRDefault="00462BCA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462BCA" w:rsidRPr="004A1F78" w:rsidRDefault="00462BCA" w:rsidP="009A7F71">
      <w:pPr>
        <w:pStyle w:val="Footer"/>
        <w:tabs>
          <w:tab w:val="left" w:pos="708"/>
        </w:tabs>
      </w:pPr>
    </w:p>
    <w:p w:rsidR="00462BCA" w:rsidRDefault="00462BCA" w:rsidP="009A7F71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462BCA" w:rsidRDefault="00462BCA" w:rsidP="009A7F71">
      <w:pPr>
        <w:pStyle w:val="Footer"/>
        <w:tabs>
          <w:tab w:val="left" w:pos="708"/>
        </w:tabs>
      </w:pPr>
    </w:p>
    <w:p w:rsidR="00462BCA" w:rsidRDefault="00462BCA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462BCA" w:rsidRDefault="00462BCA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462BCA" w:rsidRPr="004A1F78" w:rsidRDefault="00462BCA" w:rsidP="009A7F71">
      <w:r>
        <w:t>Начальник У</w:t>
      </w:r>
      <w:r w:rsidRPr="004A1F78">
        <w:t xml:space="preserve">правління                                                      </w:t>
      </w:r>
    </w:p>
    <w:p w:rsidR="00462BCA" w:rsidRPr="004A1F78" w:rsidRDefault="00462BCA" w:rsidP="009A7F71">
      <w:r w:rsidRPr="004A1F78">
        <w:t xml:space="preserve">з питань комунального майна </w:t>
      </w:r>
    </w:p>
    <w:p w:rsidR="00462BCA" w:rsidRPr="004A1F78" w:rsidRDefault="00462BCA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462BCA" w:rsidRDefault="00462BCA" w:rsidP="009A7F71">
      <w:pPr>
        <w:pStyle w:val="Footer"/>
        <w:tabs>
          <w:tab w:val="clear" w:pos="9355"/>
          <w:tab w:val="right" w:pos="9540"/>
        </w:tabs>
      </w:pPr>
    </w:p>
    <w:p w:rsidR="00462BCA" w:rsidRDefault="00462BCA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462BCA" w:rsidRDefault="00462BCA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462BCA" w:rsidRDefault="00462BCA" w:rsidP="009A7F71"/>
    <w:p w:rsidR="00462BCA" w:rsidRDefault="00462BCA" w:rsidP="009A7F71"/>
    <w:p w:rsidR="00462BCA" w:rsidRPr="009A7F71" w:rsidRDefault="00462BCA"/>
    <w:sectPr w:rsidR="00462BCA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9245D"/>
    <w:rsid w:val="000C7453"/>
    <w:rsid w:val="000F1179"/>
    <w:rsid w:val="001024EC"/>
    <w:rsid w:val="0027334F"/>
    <w:rsid w:val="002C3C53"/>
    <w:rsid w:val="0037537F"/>
    <w:rsid w:val="00381871"/>
    <w:rsid w:val="003A7B4E"/>
    <w:rsid w:val="003D774D"/>
    <w:rsid w:val="00412E1E"/>
    <w:rsid w:val="00414917"/>
    <w:rsid w:val="00462BCA"/>
    <w:rsid w:val="004A1F78"/>
    <w:rsid w:val="00575707"/>
    <w:rsid w:val="005D6511"/>
    <w:rsid w:val="006433BD"/>
    <w:rsid w:val="00677649"/>
    <w:rsid w:val="00715EC1"/>
    <w:rsid w:val="00823298"/>
    <w:rsid w:val="00865624"/>
    <w:rsid w:val="0095477D"/>
    <w:rsid w:val="009A7F71"/>
    <w:rsid w:val="00A32995"/>
    <w:rsid w:val="00A53915"/>
    <w:rsid w:val="00A7026E"/>
    <w:rsid w:val="00A833D4"/>
    <w:rsid w:val="00AD36F7"/>
    <w:rsid w:val="00E82722"/>
    <w:rsid w:val="00F47F0E"/>
    <w:rsid w:val="00FD2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375</Words>
  <Characters>2141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3</cp:revision>
  <cp:lastPrinted>2017-11-29T08:28:00Z</cp:lastPrinted>
  <dcterms:created xsi:type="dcterms:W3CDTF">2017-11-28T13:23:00Z</dcterms:created>
  <dcterms:modified xsi:type="dcterms:W3CDTF">2017-11-29T08:28:00Z</dcterms:modified>
</cp:coreProperties>
</file>